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167B7A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Σκληρός δίσκος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Η/Υ</w:t>
            </w:r>
          </w:p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67B7A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167B7A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167B7A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67B7A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67B7A" w:rsidRPr="00440E46" w:rsidRDefault="00167B7A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Σκληρός δίσκος </w:t>
            </w:r>
            <w:proofErr w:type="spellStart"/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NVMe</w:t>
            </w:r>
            <w:proofErr w:type="spellEnd"/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M.2 2280 2ΤΒ, ταχύτητα ανάγνωσης τουλάχιστον 6000 ΜΒ/</w:t>
            </w:r>
            <w:proofErr w:type="spellStart"/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sec</w:t>
            </w:r>
            <w:proofErr w:type="spellEnd"/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, ταχύτητα εγγραφής τουλάχιστον 6000 ΜΒ/</w:t>
            </w:r>
            <w:proofErr w:type="spellStart"/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sec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67B7A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67B7A" w:rsidRPr="00387A77" w:rsidRDefault="00167B7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16475E"/>
    <w:rsid w:val="00167B7A"/>
    <w:rsid w:val="00266506"/>
    <w:rsid w:val="00274E12"/>
    <w:rsid w:val="002A55A5"/>
    <w:rsid w:val="003000E4"/>
    <w:rsid w:val="0040325C"/>
    <w:rsid w:val="0045561E"/>
    <w:rsid w:val="004956E1"/>
    <w:rsid w:val="0057757B"/>
    <w:rsid w:val="005F039E"/>
    <w:rsid w:val="00623737"/>
    <w:rsid w:val="006933AF"/>
    <w:rsid w:val="006B2E86"/>
    <w:rsid w:val="006B691A"/>
    <w:rsid w:val="00774E8F"/>
    <w:rsid w:val="007A2AE2"/>
    <w:rsid w:val="0080306A"/>
    <w:rsid w:val="0086171E"/>
    <w:rsid w:val="009B7A50"/>
    <w:rsid w:val="00A931C7"/>
    <w:rsid w:val="00AA60B8"/>
    <w:rsid w:val="00B2428C"/>
    <w:rsid w:val="00B2469E"/>
    <w:rsid w:val="00B63D3E"/>
    <w:rsid w:val="00BE663F"/>
    <w:rsid w:val="00C13B8A"/>
    <w:rsid w:val="00C576E0"/>
    <w:rsid w:val="00C906AE"/>
    <w:rsid w:val="00CA1511"/>
    <w:rsid w:val="00CD764A"/>
    <w:rsid w:val="00CF4612"/>
    <w:rsid w:val="00DB3258"/>
    <w:rsid w:val="00E6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1</TotalTime>
  <Pages>1</Pages>
  <Words>46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2025-10-17T12:11:00Z</dcterms:created>
  <dcterms:modified xsi:type="dcterms:W3CDTF">2025-10-17T12:15:00Z</dcterms:modified>
</cp:coreProperties>
</file>